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A9AE2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BOND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579482AE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Stamford, Lincolnshire.</w:t>
      </w:r>
    </w:p>
    <w:p w14:paraId="7766237C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6C4E93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F210F" w14:textId="77777777" w:rsidR="004A775C" w:rsidRDefault="004A775C" w:rsidP="004A775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Kesteven the tax of a fifteenth and a tenth granted to the King at the last Parliament.</w:t>
      </w:r>
    </w:p>
    <w:p w14:paraId="61743D79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436742EB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F03CA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C15519" w14:textId="77777777" w:rsidR="004A775C" w:rsidRDefault="004A775C" w:rsidP="004A77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2021</w:t>
      </w:r>
    </w:p>
    <w:p w14:paraId="4B3F9BC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2FA7" w14:textId="77777777" w:rsidR="004A775C" w:rsidRDefault="004A775C" w:rsidP="009139A6">
      <w:r>
        <w:separator/>
      </w:r>
    </w:p>
  </w:endnote>
  <w:endnote w:type="continuationSeparator" w:id="0">
    <w:p w14:paraId="14913BD9" w14:textId="77777777" w:rsidR="004A775C" w:rsidRDefault="004A77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E8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970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15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79C92" w14:textId="77777777" w:rsidR="004A775C" w:rsidRDefault="004A775C" w:rsidP="009139A6">
      <w:r>
        <w:separator/>
      </w:r>
    </w:p>
  </w:footnote>
  <w:footnote w:type="continuationSeparator" w:id="0">
    <w:p w14:paraId="0E00D28E" w14:textId="77777777" w:rsidR="004A775C" w:rsidRDefault="004A77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7D2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78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40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5C"/>
    <w:rsid w:val="000666E0"/>
    <w:rsid w:val="002510B7"/>
    <w:rsid w:val="004A775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54382"/>
  <w15:chartTrackingRefBased/>
  <w15:docId w15:val="{858345D3-6835-4A1A-90F1-8C956F22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2021-06-04T10:19:00Z</dcterms:created>
  <dcterms:modified xsi:type="dcterms:W3CDTF">2021-06-04T10:20:00Z</dcterms:modified>
</cp:coreProperties>
</file>